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C2A2D">
        <w:rPr>
          <w:b/>
          <w:i/>
          <w:noProof/>
          <w:sz w:val="28"/>
        </w:rPr>
        <w:t>2122</w:t>
      </w:r>
      <w:bookmarkStart w:id="0" w:name="_GoBack"/>
      <w:bookmarkEnd w:id="0"/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2C2A2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2A2D">
              <w:rPr>
                <w:b/>
                <w:noProof/>
                <w:sz w:val="28"/>
              </w:rPr>
              <w:t>0102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301B96" w:rsidP="00301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</w:t>
            </w:r>
            <w:r w:rsidR="000439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0439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</w:t>
            </w:r>
            <w:proofErr w:type="spellStart"/>
            <w:r w:rsidR="00175076">
              <w:t>clean up</w:t>
            </w:r>
            <w:proofErr w:type="spellEnd"/>
            <w:r w:rsidR="00175076">
              <w:t xml:space="preserve">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271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71A0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F84B3F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27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271A0D">
              <w:rPr>
                <w:noProof/>
                <w:lang w:eastAsia="zh-CN"/>
              </w:rPr>
              <w:t>6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BD224A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E67" w:rsidRDefault="00FB0E67">
      <w:r>
        <w:separator/>
      </w:r>
    </w:p>
  </w:endnote>
  <w:endnote w:type="continuationSeparator" w:id="0">
    <w:p w:rsidR="00FB0E67" w:rsidRDefault="00FB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E67" w:rsidRDefault="00FB0E67">
      <w:r>
        <w:separator/>
      </w:r>
    </w:p>
  </w:footnote>
  <w:footnote w:type="continuationSeparator" w:id="0">
    <w:p w:rsidR="00FB0E67" w:rsidRDefault="00FB0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94C95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C2A2D"/>
    <w:rsid w:val="002D4A95"/>
    <w:rsid w:val="002E7C71"/>
    <w:rsid w:val="002F6C7D"/>
    <w:rsid w:val="00301B96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4F9A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24A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A19AC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84B3F"/>
    <w:rsid w:val="00F900AC"/>
    <w:rsid w:val="00F92F62"/>
    <w:rsid w:val="00FA3C10"/>
    <w:rsid w:val="00FB0E67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2B2C3-3E06-4F21-A5ED-54B6D386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237</cp:revision>
  <cp:lastPrinted>1899-12-31T23:00:00Z</cp:lastPrinted>
  <dcterms:created xsi:type="dcterms:W3CDTF">2020-02-11T08:36:00Z</dcterms:created>
  <dcterms:modified xsi:type="dcterms:W3CDTF">2020-04-10T06:54:00Z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